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Milton Keynes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Milton Keynes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Milton Keynes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Milton Keynes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Milton Keynes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Milton Keynes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32.3% </w:t>
      </w:r>
      <w:r w:rsidRPr="004747BF">
        <w:rPr>
          <w:rFonts w:ascii="Libre Franklin Light" w:eastAsia="Times New Roman" w:hAnsi="Libre Franklin Light" w:cs="Calibri Light"/>
        </w:rPr>
        <w:t xml:space="preserve">of those respondents classified as PGSI 8+ in Milton Keynes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Milton Keynes is estimated to be </w:t>
      </w:r>
      <w:r w:rsidRPr="00773DF7">
        <w:rPr>
          <w:rFonts w:ascii="Libre Franklin Light" w:eastAsia="Times New Roman" w:hAnsi="Libre Franklin Light" w:cs="Calibri Light"/>
          <w:b/>
          <w:bCs/>
          <w:color w:val="C45911" w:themeColor="accent2" w:themeShade="BF"/>
        </w:rPr>
        <w:t xml:space="preserve">£5,963,113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Milton Keynes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Milton Keynes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Milton Keynes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Milton Keynes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lton Keyn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Milton Keynes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lton Keyn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Milton Keynes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Milton Keynes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lton Keyn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Milton Keynes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Milton Keynes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Milton Keynes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Milton Keynes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Milton Keynes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Milton Keynes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£5,963,113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Milton Keynes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£97,129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£2,008,689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£143,895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£40,471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£74,196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£3,598,733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£5,963,113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Milton Keynes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Milton Keynes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Milton Keynes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Milton Keynes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Milton Keynes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Milton Keynes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Milton Keynes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Milton Keynes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A663601-BC23-44F2-A2FB-4DDD6349F8E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